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EEA" w:rsidRPr="002777AF" w:rsidRDefault="00F76EEA"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rsidR="00F76EEA" w:rsidRPr="002777AF" w:rsidRDefault="00F76EEA"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2022 жылғы 26 тамыз </w:t>
      </w:r>
      <w:r w:rsidRPr="00D640A0">
        <w:rPr>
          <w:rFonts w:ascii="Times New Roman" w:hAnsi="Times New Roman" w:cs="Times New Roman"/>
          <w:b/>
          <w:bCs/>
          <w:sz w:val="24"/>
          <w:szCs w:val="24"/>
          <w:lang w:val="kk-KZ"/>
        </w:rPr>
        <w:t>№</w:t>
      </w:r>
      <w:r>
        <w:rPr>
          <w:rFonts w:ascii="Times New Roman" w:hAnsi="Times New Roman" w:cs="Times New Roman"/>
          <w:b/>
          <w:bCs/>
          <w:sz w:val="24"/>
          <w:szCs w:val="24"/>
          <w:lang w:val="kk-KZ"/>
        </w:rPr>
        <w:t>5</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rsidR="00F76EEA" w:rsidRPr="002777AF" w:rsidRDefault="00F76EEA" w:rsidP="00BA725E">
      <w:pPr>
        <w:spacing w:after="0"/>
        <w:jc w:val="both"/>
        <w:rPr>
          <w:rFonts w:ascii="Times New Roman" w:hAnsi="Times New Roman" w:cs="Times New Roman"/>
          <w:sz w:val="24"/>
          <w:szCs w:val="24"/>
          <w:lang w:val="kk-KZ"/>
        </w:rPr>
      </w:pPr>
      <w:r w:rsidRPr="002777AF">
        <w:rPr>
          <w:sz w:val="24"/>
          <w:szCs w:val="24"/>
          <w:lang w:val="kk-KZ"/>
        </w:rPr>
        <w:tab/>
      </w:r>
    </w:p>
    <w:p w:rsidR="00F76EEA" w:rsidRPr="002777AF" w:rsidRDefault="00F76EEA"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rsidR="00F76EEA" w:rsidRDefault="00F76EEA"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rsidR="00F76EEA" w:rsidRPr="00DD0671" w:rsidRDefault="00F76EEA"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rsidR="00F76EEA" w:rsidRPr="002777AF" w:rsidRDefault="00F76EEA"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rsidR="00F76EEA" w:rsidRPr="00B63466" w:rsidRDefault="00F76EEA"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21</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2 қыркүйек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rsidR="00F76EEA" w:rsidRPr="002777AF" w:rsidRDefault="00F76EEA"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21 жылғы 2 қыркүйек 14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rsidR="00F76EEA" w:rsidRPr="002777AF" w:rsidRDefault="00F76EEA"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rsidR="00F76EEA" w:rsidRPr="002147E9" w:rsidRDefault="00F76EEA" w:rsidP="00335E3C">
      <w:pPr>
        <w:rPr>
          <w:lang w:val="kk-KZ"/>
        </w:rPr>
      </w:pPr>
    </w:p>
    <w:p w:rsidR="00F76EEA" w:rsidRPr="002777AF" w:rsidRDefault="00F76EEA" w:rsidP="0021279D">
      <w:pPr>
        <w:spacing w:after="0"/>
        <w:jc w:val="both"/>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Default="00F76EEA" w:rsidP="0021279D">
      <w:pPr>
        <w:spacing w:after="0"/>
        <w:jc w:val="center"/>
        <w:outlineLvl w:val="0"/>
        <w:rPr>
          <w:sz w:val="24"/>
          <w:szCs w:val="24"/>
          <w:lang w:val="kk-KZ"/>
        </w:rPr>
      </w:pPr>
    </w:p>
    <w:p w:rsidR="00F76EEA" w:rsidRPr="0089232D" w:rsidRDefault="00F76EEA" w:rsidP="0021279D">
      <w:pPr>
        <w:spacing w:after="0"/>
        <w:jc w:val="center"/>
        <w:outlineLvl w:val="0"/>
        <w:rPr>
          <w:sz w:val="24"/>
          <w:szCs w:val="24"/>
          <w:lang w:val="kk-KZ"/>
        </w:rPr>
      </w:pPr>
    </w:p>
    <w:p w:rsidR="00F76EEA" w:rsidRPr="00F657E8" w:rsidRDefault="00F76EEA"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w:t>
      </w:r>
      <w:r>
        <w:rPr>
          <w:rFonts w:ascii="Times New Roman" w:hAnsi="Times New Roman" w:cs="Times New Roman"/>
          <w:b/>
          <w:bCs/>
          <w:sz w:val="24"/>
          <w:szCs w:val="24"/>
          <w:lang w:val="kk-KZ"/>
        </w:rPr>
        <w:t>5</w:t>
      </w:r>
    </w:p>
    <w:p w:rsidR="00F76EEA" w:rsidRPr="004B24DB" w:rsidRDefault="00F76EEA"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 xml:space="preserve">от </w:t>
      </w:r>
      <w:r>
        <w:rPr>
          <w:rFonts w:ascii="Times New Roman" w:hAnsi="Times New Roman" w:cs="Times New Roman"/>
          <w:b/>
          <w:bCs/>
          <w:sz w:val="24"/>
          <w:szCs w:val="24"/>
          <w:lang w:val="kk-KZ"/>
        </w:rPr>
        <w:t>26</w:t>
      </w:r>
      <w:r>
        <w:rPr>
          <w:rFonts w:ascii="Times New Roman" w:hAnsi="Times New Roman" w:cs="Times New Roman"/>
          <w:b/>
          <w:bCs/>
          <w:sz w:val="24"/>
          <w:szCs w:val="24"/>
        </w:rPr>
        <w:t>.</w:t>
      </w:r>
      <w:r>
        <w:rPr>
          <w:rFonts w:ascii="Times New Roman" w:hAnsi="Times New Roman" w:cs="Times New Roman"/>
          <w:b/>
          <w:bCs/>
          <w:sz w:val="24"/>
          <w:szCs w:val="24"/>
          <w:lang w:val="kk-KZ"/>
        </w:rPr>
        <w:t>08</w:t>
      </w:r>
      <w:r>
        <w:rPr>
          <w:rFonts w:ascii="Times New Roman" w:hAnsi="Times New Roman" w:cs="Times New Roman"/>
          <w:b/>
          <w:bCs/>
          <w:sz w:val="24"/>
          <w:szCs w:val="24"/>
        </w:rPr>
        <w:t>.20</w:t>
      </w:r>
      <w:r>
        <w:rPr>
          <w:rFonts w:ascii="Times New Roman" w:hAnsi="Times New Roman" w:cs="Times New Roman"/>
          <w:b/>
          <w:bCs/>
          <w:sz w:val="24"/>
          <w:szCs w:val="24"/>
          <w:lang w:val="kk-KZ"/>
        </w:rPr>
        <w:t>22</w:t>
      </w:r>
    </w:p>
    <w:p w:rsidR="00F76EEA" w:rsidRPr="0089232D" w:rsidRDefault="00F76EEA" w:rsidP="00BA725E">
      <w:pPr>
        <w:spacing w:after="0"/>
        <w:jc w:val="both"/>
        <w:rPr>
          <w:rFonts w:ascii="Times New Roman" w:hAnsi="Times New Roman" w:cs="Times New Roman"/>
          <w:sz w:val="24"/>
          <w:szCs w:val="24"/>
        </w:rPr>
      </w:pPr>
      <w:r w:rsidRPr="0089232D">
        <w:rPr>
          <w:sz w:val="24"/>
          <w:szCs w:val="24"/>
        </w:rPr>
        <w:tab/>
      </w:r>
    </w:p>
    <w:p w:rsidR="00F76EEA" w:rsidRDefault="00F76EEA"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rsidR="00F76EEA" w:rsidRPr="0089232D" w:rsidRDefault="00F76EE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rsidR="00F76EEA" w:rsidRDefault="00F76EE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rsidR="00F76EEA" w:rsidRPr="0089232D" w:rsidRDefault="00F76EE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rsidR="00F76EEA" w:rsidRPr="00B63466" w:rsidRDefault="00F76EEA"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2</w:t>
      </w:r>
      <w:r>
        <w:rPr>
          <w:rFonts w:ascii="Times New Roman" w:hAnsi="Times New Roman" w:cs="Times New Roman"/>
          <w:sz w:val="24"/>
          <w:szCs w:val="24"/>
        </w:rPr>
        <w:t xml:space="preserve"> </w:t>
      </w:r>
      <w:r>
        <w:rPr>
          <w:rFonts w:ascii="Times New Roman" w:hAnsi="Times New Roman" w:cs="Times New Roman"/>
          <w:sz w:val="24"/>
          <w:szCs w:val="24"/>
          <w:lang w:val="kk-KZ"/>
        </w:rPr>
        <w:t>сентября</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22</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rsidR="00F76EEA" w:rsidRPr="0089232D" w:rsidRDefault="00F76EEA"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0</w:t>
      </w:r>
      <w:r w:rsidRPr="00B63466">
        <w:rPr>
          <w:rFonts w:ascii="Times New Roman" w:hAnsi="Times New Roman" w:cs="Times New Roman"/>
          <w:sz w:val="24"/>
          <w:szCs w:val="24"/>
        </w:rPr>
        <w:t xml:space="preserve">0 минут </w:t>
      </w:r>
      <w:r>
        <w:rPr>
          <w:rFonts w:ascii="Times New Roman" w:hAnsi="Times New Roman" w:cs="Times New Roman"/>
          <w:sz w:val="24"/>
          <w:szCs w:val="24"/>
          <w:lang w:val="kk-KZ"/>
        </w:rPr>
        <w:t>2</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сентября </w:t>
      </w:r>
      <w:r w:rsidRPr="0089232D">
        <w:rPr>
          <w:rFonts w:ascii="Times New Roman" w:hAnsi="Times New Roman" w:cs="Times New Roman"/>
          <w:sz w:val="24"/>
          <w:szCs w:val="24"/>
        </w:rPr>
        <w:t>20</w:t>
      </w:r>
      <w:r>
        <w:rPr>
          <w:rFonts w:ascii="Times New Roman" w:hAnsi="Times New Roman" w:cs="Times New Roman"/>
          <w:sz w:val="24"/>
          <w:szCs w:val="24"/>
          <w:lang w:val="kk-KZ"/>
        </w:rPr>
        <w:t>22</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w:t>
      </w:r>
      <w:bookmarkStart w:id="0" w:name="_GoBack"/>
      <w:bookmarkEnd w:id="0"/>
      <w:r>
        <w:rPr>
          <w:rFonts w:ascii="Times New Roman" w:hAnsi="Times New Roman" w:cs="Times New Roman"/>
          <w:sz w:val="24"/>
          <w:szCs w:val="24"/>
        </w:rPr>
        <w:t xml:space="preserve"> этаж).</w:t>
      </w:r>
    </w:p>
    <w:p w:rsidR="00F76EEA" w:rsidRPr="00FA56A7" w:rsidRDefault="00F76EEA"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FA56A7">
          <w:rPr>
            <w:rStyle w:val="Hyperlink"/>
            <w:rFonts w:ascii="Times New Roman" w:hAnsi="Times New Roman" w:cs="Times New Roman"/>
            <w:color w:val="auto"/>
            <w:spacing w:val="2"/>
            <w:sz w:val="24"/>
            <w:szCs w:val="24"/>
            <w:shd w:val="clear" w:color="auto" w:fill="FFFFFF"/>
          </w:rPr>
          <w:t>главой 4</w:t>
        </w:r>
      </w:hyperlink>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Pr="00FA56A7">
        <w:rPr>
          <w:rFonts w:ascii="Times New Roman" w:hAnsi="Times New Roman" w:cs="Times New Roman"/>
          <w:color w:val="000000"/>
          <w:spacing w:val="2"/>
          <w:sz w:val="24"/>
          <w:szCs w:val="24"/>
          <w:shd w:val="clear" w:color="auto" w:fill="FFFFFF"/>
        </w:rPr>
        <w:t>.</w:t>
      </w:r>
    </w:p>
    <w:p w:rsidR="00F76EEA" w:rsidRPr="00E455AA" w:rsidRDefault="00F76EEA" w:rsidP="00BA725E"/>
    <w:p w:rsidR="00F76EEA" w:rsidRPr="00875612" w:rsidRDefault="00F76EEA" w:rsidP="00BA725E">
      <w:pPr>
        <w:spacing w:after="0"/>
        <w:jc w:val="center"/>
        <w:rPr>
          <w:rFonts w:ascii="Times New Roman" w:hAnsi="Times New Roman" w:cs="Times New Roman"/>
          <w:sz w:val="24"/>
          <w:szCs w:val="24"/>
        </w:rPr>
      </w:pPr>
    </w:p>
    <w:sectPr w:rsidR="00F76EEA" w:rsidRPr="00875612" w:rsidSect="0021279D">
      <w:pgSz w:w="16838" w:h="11906" w:orient="landscape"/>
      <w:pgMar w:top="851"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554"/>
    <w:rsid w:val="00071DB0"/>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BC6"/>
    <w:rsid w:val="000D26AD"/>
    <w:rsid w:val="000D7374"/>
    <w:rsid w:val="000E09BF"/>
    <w:rsid w:val="00101520"/>
    <w:rsid w:val="00106B1D"/>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E000F"/>
    <w:rsid w:val="001E4ACA"/>
    <w:rsid w:val="001F010C"/>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516DD"/>
    <w:rsid w:val="00255450"/>
    <w:rsid w:val="00260A3C"/>
    <w:rsid w:val="00263C5A"/>
    <w:rsid w:val="00270842"/>
    <w:rsid w:val="002726CB"/>
    <w:rsid w:val="00274403"/>
    <w:rsid w:val="002777AF"/>
    <w:rsid w:val="00285692"/>
    <w:rsid w:val="002902E1"/>
    <w:rsid w:val="00292C45"/>
    <w:rsid w:val="00293F87"/>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4671"/>
    <w:rsid w:val="00357F7A"/>
    <w:rsid w:val="00362920"/>
    <w:rsid w:val="0036703C"/>
    <w:rsid w:val="0036765E"/>
    <w:rsid w:val="0037114D"/>
    <w:rsid w:val="003732B5"/>
    <w:rsid w:val="00390F8C"/>
    <w:rsid w:val="003929AA"/>
    <w:rsid w:val="003942B8"/>
    <w:rsid w:val="0039602D"/>
    <w:rsid w:val="003A47E5"/>
    <w:rsid w:val="003A584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2CB6"/>
    <w:rsid w:val="00440771"/>
    <w:rsid w:val="00442DB5"/>
    <w:rsid w:val="00445E17"/>
    <w:rsid w:val="0044647B"/>
    <w:rsid w:val="00446705"/>
    <w:rsid w:val="00453CE2"/>
    <w:rsid w:val="004561E5"/>
    <w:rsid w:val="00461CB5"/>
    <w:rsid w:val="00467DB6"/>
    <w:rsid w:val="00474035"/>
    <w:rsid w:val="00476805"/>
    <w:rsid w:val="004768EB"/>
    <w:rsid w:val="00485A7D"/>
    <w:rsid w:val="004869DE"/>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477"/>
    <w:rsid w:val="0059652C"/>
    <w:rsid w:val="005A0249"/>
    <w:rsid w:val="005A2BC9"/>
    <w:rsid w:val="005A3584"/>
    <w:rsid w:val="005A778D"/>
    <w:rsid w:val="005B4CB3"/>
    <w:rsid w:val="005B5746"/>
    <w:rsid w:val="005C3551"/>
    <w:rsid w:val="005C4755"/>
    <w:rsid w:val="005C7816"/>
    <w:rsid w:val="005D7F75"/>
    <w:rsid w:val="005E381A"/>
    <w:rsid w:val="005E3B13"/>
    <w:rsid w:val="005F0269"/>
    <w:rsid w:val="005F2593"/>
    <w:rsid w:val="005F54E7"/>
    <w:rsid w:val="005F62BA"/>
    <w:rsid w:val="00604080"/>
    <w:rsid w:val="00617D11"/>
    <w:rsid w:val="00621300"/>
    <w:rsid w:val="00622C9B"/>
    <w:rsid w:val="00631E25"/>
    <w:rsid w:val="00636ACD"/>
    <w:rsid w:val="00654DD4"/>
    <w:rsid w:val="00657988"/>
    <w:rsid w:val="006624AB"/>
    <w:rsid w:val="006677F9"/>
    <w:rsid w:val="00675E13"/>
    <w:rsid w:val="00690628"/>
    <w:rsid w:val="00694A6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704A7"/>
    <w:rsid w:val="00872B55"/>
    <w:rsid w:val="00873261"/>
    <w:rsid w:val="0087377A"/>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61E6"/>
    <w:rsid w:val="00AD0D35"/>
    <w:rsid w:val="00AD1DDC"/>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A1C22"/>
    <w:rsid w:val="00BA725E"/>
    <w:rsid w:val="00BB0E1E"/>
    <w:rsid w:val="00BC159E"/>
    <w:rsid w:val="00BC5274"/>
    <w:rsid w:val="00BC5EB8"/>
    <w:rsid w:val="00BD0992"/>
    <w:rsid w:val="00BE0C4F"/>
    <w:rsid w:val="00BE6462"/>
    <w:rsid w:val="00BF17F7"/>
    <w:rsid w:val="00BF2D90"/>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5F7B"/>
    <w:rsid w:val="00D0295C"/>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6D1C"/>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144B4"/>
    <w:rsid w:val="00F17CFD"/>
    <w:rsid w:val="00F218F5"/>
    <w:rsid w:val="00F22C71"/>
    <w:rsid w:val="00F2470A"/>
    <w:rsid w:val="00F259B6"/>
    <w:rsid w:val="00F33D02"/>
    <w:rsid w:val="00F35B70"/>
    <w:rsid w:val="00F37AE0"/>
    <w:rsid w:val="00F37B61"/>
    <w:rsid w:val="00F40D29"/>
    <w:rsid w:val="00F42B51"/>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E8"/>
    <w:rsid w:val="00FF29CF"/>
    <w:rsid w:val="00FF35AD"/>
    <w:rsid w:val="00FF47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6FD"/>
    <w:pPr>
      <w:spacing w:after="200" w:line="276" w:lineRule="auto"/>
    </w:pPr>
    <w:rPr>
      <w:rFonts w:cs="Calibri"/>
    </w:rPr>
  </w:style>
  <w:style w:type="paragraph" w:styleId="Heading1">
    <w:name w:val="heading 1"/>
    <w:basedOn w:val="Normal"/>
    <w:link w:val="Heading1Char"/>
    <w:uiPriority w:val="99"/>
    <w:qFormat/>
    <w:rsid w:val="007F7A0F"/>
    <w:pPr>
      <w:spacing w:before="100" w:beforeAutospacing="1" w:after="100" w:afterAutospacing="1" w:line="240" w:lineRule="auto"/>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F7A0F"/>
    <w:rPr>
      <w:rFonts w:ascii="Times New Roman" w:hAnsi="Times New Roman" w:cs="Times New Roman"/>
      <w:b/>
      <w:bCs/>
      <w:kern w:val="36"/>
      <w:sz w:val="48"/>
      <w:szCs w:val="48"/>
    </w:rPr>
  </w:style>
  <w:style w:type="paragraph" w:styleId="NormalWeb">
    <w:name w:val="Normal (Web)"/>
    <w:basedOn w:val="Normal"/>
    <w:uiPriority w:val="99"/>
    <w:rsid w:val="00FA088F"/>
    <w:pPr>
      <w:spacing w:before="100" w:beforeAutospacing="1" w:after="100" w:afterAutospacing="1" w:line="240" w:lineRule="auto"/>
    </w:pPr>
    <w:rPr>
      <w:sz w:val="24"/>
      <w:szCs w:val="24"/>
    </w:rPr>
  </w:style>
  <w:style w:type="character" w:styleId="Hyperlink">
    <w:name w:val="Hyperlink"/>
    <w:basedOn w:val="DefaultParagraphFont"/>
    <w:uiPriority w:val="99"/>
    <w:semiHidden/>
    <w:rsid w:val="00FA56A7"/>
    <w:rPr>
      <w:color w:val="0000FF"/>
      <w:u w:val="single"/>
    </w:rPr>
  </w:style>
  <w:style w:type="character" w:customStyle="1" w:styleId="apple-converted-space">
    <w:name w:val="apple-converted-space"/>
    <w:basedOn w:val="DefaultParagraphFont"/>
    <w:uiPriority w:val="99"/>
    <w:rsid w:val="00FA56A7"/>
  </w:style>
</w:styles>
</file>

<file path=word/webSettings.xml><?xml version="1.0" encoding="utf-8"?>
<w:webSettings xmlns:r="http://schemas.openxmlformats.org/officeDocument/2006/relationships" xmlns:w="http://schemas.openxmlformats.org/wordprocessingml/2006/main">
  <w:divs>
    <w:div w:id="1247112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1721</TotalTime>
  <Pages>2</Pages>
  <Words>510</Words>
  <Characters>2913</Characters>
  <Application>Microsoft Office Outlook</Application>
  <DocSecurity>0</DocSecurity>
  <Lines>0</Lines>
  <Paragraphs>0</Paragraphs>
  <ScaleCrop>false</ScaleCrop>
  <Company>OB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user</cp:lastModifiedBy>
  <cp:revision>290</cp:revision>
  <cp:lastPrinted>2022-01-11T11:04:00Z</cp:lastPrinted>
  <dcterms:created xsi:type="dcterms:W3CDTF">2018-01-05T10:44:00Z</dcterms:created>
  <dcterms:modified xsi:type="dcterms:W3CDTF">2022-08-26T07:48:00Z</dcterms:modified>
</cp:coreProperties>
</file>